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77307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MARCHANT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1EF4BA6C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A083C6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C01CC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DB1CB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William(q.v.).</w:t>
      </w:r>
    </w:p>
    <w:p w14:paraId="666AABE9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25520175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EA9FD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C2981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She had a bequest in William’s Will.   (ibid.)</w:t>
      </w:r>
    </w:p>
    <w:p w14:paraId="00F0DE22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66E88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B2961" w14:textId="77777777" w:rsidR="001D049B" w:rsidRDefault="001D049B" w:rsidP="001D0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0FCE0B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95C7C" w14:textId="77777777" w:rsidR="001D049B" w:rsidRDefault="001D049B" w:rsidP="009139A6">
      <w:r>
        <w:separator/>
      </w:r>
    </w:p>
  </w:endnote>
  <w:endnote w:type="continuationSeparator" w:id="0">
    <w:p w14:paraId="2E0E6CAA" w14:textId="77777777" w:rsidR="001D049B" w:rsidRDefault="001D04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6DA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34B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CF2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75364" w14:textId="77777777" w:rsidR="001D049B" w:rsidRDefault="001D049B" w:rsidP="009139A6">
      <w:r>
        <w:separator/>
      </w:r>
    </w:p>
  </w:footnote>
  <w:footnote w:type="continuationSeparator" w:id="0">
    <w:p w14:paraId="111C4029" w14:textId="77777777" w:rsidR="001D049B" w:rsidRDefault="001D04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DE2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007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6ED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9B"/>
    <w:rsid w:val="000666E0"/>
    <w:rsid w:val="001D049B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66F"/>
  <w15:chartTrackingRefBased/>
  <w15:docId w15:val="{FA968968-D16B-4441-B1F8-DFA9EFA9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2021-03-05T20:58:00Z</dcterms:created>
  <dcterms:modified xsi:type="dcterms:W3CDTF">2021-03-05T20:58:00Z</dcterms:modified>
</cp:coreProperties>
</file>